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66CE8" w14:textId="63203DDD" w:rsidR="000070CE" w:rsidRDefault="00706878" w:rsidP="000070CE">
      <w:pPr>
        <w:rPr>
          <w:rFonts w:ascii="Times New Roman" w:hAnsi="Times New Roman"/>
          <w:sz w:val="22"/>
        </w:rPr>
      </w:pPr>
      <w:r w:rsidRPr="00224CC1">
        <w:rPr>
          <w:rFonts w:ascii="Myriad Pro" w:hAnsi="Myriad Pro"/>
          <w:noProof/>
        </w:rPr>
        <w:drawing>
          <wp:anchor distT="0" distB="0" distL="114300" distR="114300" simplePos="0" relativeHeight="251658240" behindDoc="1" locked="0" layoutInCell="1" allowOverlap="1" wp14:anchorId="0ACD2BDA" wp14:editId="5C246EC4">
            <wp:simplePos x="0" y="0"/>
            <wp:positionH relativeFrom="margin">
              <wp:posOffset>5067300</wp:posOffset>
            </wp:positionH>
            <wp:positionV relativeFrom="margin">
              <wp:posOffset>-609600</wp:posOffset>
            </wp:positionV>
            <wp:extent cx="662305" cy="1093470"/>
            <wp:effectExtent l="0" t="0" r="4445" b="0"/>
            <wp:wrapTight wrapText="bothSides">
              <wp:wrapPolygon edited="0">
                <wp:start x="8698" y="0"/>
                <wp:lineTo x="2485" y="3387"/>
                <wp:lineTo x="1243" y="4516"/>
                <wp:lineTo x="0" y="7150"/>
                <wp:lineTo x="0" y="12794"/>
                <wp:lineTo x="4349" y="18439"/>
                <wp:lineTo x="8698" y="21073"/>
                <wp:lineTo x="9319" y="21073"/>
                <wp:lineTo x="12426" y="21073"/>
                <wp:lineTo x="13047" y="21073"/>
                <wp:lineTo x="17396" y="18439"/>
                <wp:lineTo x="21124" y="13171"/>
                <wp:lineTo x="21124" y="7526"/>
                <wp:lineTo x="20502" y="4892"/>
                <wp:lineTo x="18639" y="3387"/>
                <wp:lineTo x="11804" y="0"/>
                <wp:lineTo x="8698" y="0"/>
              </wp:wrapPolygon>
            </wp:wrapTight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73" t="21175" r="37404" b="39412"/>
                    <a:stretch/>
                  </pic:blipFill>
                  <pic:spPr bwMode="auto">
                    <a:xfrm>
                      <a:off x="0" y="0"/>
                      <a:ext cx="66230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6878">
        <w:rPr>
          <w:rFonts w:ascii="Times New Roman" w:hAnsi="Times New Roman"/>
          <w:sz w:val="22"/>
        </w:rPr>
        <w:t>Forsvarsmateriell IKT-kapasiteter</w:t>
      </w:r>
    </w:p>
    <w:p w14:paraId="373CA7C5" w14:textId="507F3F50" w:rsidR="000070CE" w:rsidRPr="00706878" w:rsidRDefault="00817AD5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C/O CIKT</w:t>
      </w:r>
    </w:p>
    <w:p w14:paraId="00EFC728" w14:textId="72B153FD" w:rsidR="000070CE" w:rsidRDefault="00BF353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Postboks 1550, Sentrum</w:t>
      </w:r>
      <w:r w:rsidR="00462A09" w:rsidRPr="00706878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0015</w:t>
      </w:r>
      <w:r w:rsidR="00462A09" w:rsidRPr="00706878">
        <w:rPr>
          <w:rFonts w:ascii="Times New Roman" w:hAnsi="Times New Roman"/>
          <w:sz w:val="22"/>
        </w:rPr>
        <w:t xml:space="preserve"> Oslo</w:t>
      </w:r>
    </w:p>
    <w:p w14:paraId="3CACD062" w14:textId="7146F1A8" w:rsidR="00817AD5" w:rsidRPr="00706878" w:rsidRDefault="00817AD5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Att: </w:t>
      </w:r>
      <w:r>
        <w:rPr>
          <w:rFonts w:ascii="Times New Roman" w:hAnsi="Times New Roman"/>
          <w:sz w:val="22"/>
        </w:rPr>
        <w:t>Nikolai Munthe-Kaas</w:t>
      </w:r>
    </w:p>
    <w:p w14:paraId="09B7FA2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7204CC50" w14:textId="139A96B1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D1F011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  <w:t>[</w:t>
      </w:r>
      <w:r w:rsidRPr="00706878">
        <w:rPr>
          <w:rFonts w:ascii="Times New Roman" w:hAnsi="Times New Roman"/>
          <w:sz w:val="22"/>
          <w:highlight w:val="yellow"/>
        </w:rPr>
        <w:t>Sted</w:t>
      </w:r>
      <w:r w:rsidRPr="00706878">
        <w:rPr>
          <w:rFonts w:ascii="Times New Roman" w:hAnsi="Times New Roman"/>
          <w:sz w:val="22"/>
        </w:rPr>
        <w:t xml:space="preserve">, </w:t>
      </w:r>
      <w:proofErr w:type="spellStart"/>
      <w:r w:rsidRPr="00706878">
        <w:rPr>
          <w:rFonts w:ascii="Times New Roman" w:hAnsi="Times New Roman"/>
          <w:sz w:val="22"/>
          <w:highlight w:val="yellow"/>
        </w:rPr>
        <w:t>dd.mm.åååå</w:t>
      </w:r>
      <w:proofErr w:type="spellEnd"/>
      <w:r w:rsidRPr="00706878">
        <w:rPr>
          <w:rFonts w:ascii="Times New Roman" w:hAnsi="Times New Roman"/>
          <w:sz w:val="22"/>
        </w:rPr>
        <w:t>]</w:t>
      </w:r>
    </w:p>
    <w:p w14:paraId="697A1131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[Tilbyder]</w:t>
      </w:r>
    </w:p>
    <w:p w14:paraId="0AF28156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[Adresse]</w:t>
      </w:r>
    </w:p>
    <w:p w14:paraId="14586F60" w14:textId="5C8A1995" w:rsidR="000070CE" w:rsidRPr="00706878" w:rsidRDefault="00565E4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highlight w:val="yellow"/>
        </w:rPr>
        <w:t>[</w:t>
      </w:r>
      <w:proofErr w:type="spellStart"/>
      <w:r>
        <w:rPr>
          <w:rFonts w:ascii="Times New Roman" w:hAnsi="Times New Roman"/>
          <w:sz w:val="22"/>
          <w:highlight w:val="yellow"/>
        </w:rPr>
        <w:t>Postnr</w:t>
      </w:r>
      <w:proofErr w:type="spellEnd"/>
      <w:r>
        <w:rPr>
          <w:rFonts w:ascii="Times New Roman" w:hAnsi="Times New Roman"/>
          <w:sz w:val="22"/>
          <w:highlight w:val="yellow"/>
        </w:rPr>
        <w:t>. og -</w:t>
      </w:r>
      <w:r w:rsidR="000070CE" w:rsidRPr="00706878">
        <w:rPr>
          <w:rFonts w:ascii="Times New Roman" w:hAnsi="Times New Roman"/>
          <w:sz w:val="22"/>
          <w:highlight w:val="yellow"/>
        </w:rPr>
        <w:t>sted</w:t>
      </w:r>
      <w:r w:rsidR="000070CE" w:rsidRPr="00706878">
        <w:rPr>
          <w:rFonts w:ascii="Times New Roman" w:hAnsi="Times New Roman"/>
          <w:sz w:val="22"/>
        </w:rPr>
        <w:t>]</w:t>
      </w:r>
    </w:p>
    <w:p w14:paraId="0F0A42B0" w14:textId="77777777" w:rsidR="000070CE" w:rsidRPr="00706878" w:rsidRDefault="000070CE" w:rsidP="000070CE">
      <w:pPr>
        <w:rPr>
          <w:rFonts w:asciiTheme="minorHAnsi" w:hAnsiTheme="minorHAnsi" w:cs="Arial"/>
        </w:rPr>
      </w:pPr>
    </w:p>
    <w:p w14:paraId="17AD1270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t>Tilbudsbrev</w:t>
      </w:r>
    </w:p>
    <w:p w14:paraId="201F0DC7" w14:textId="74DFA844" w:rsidR="000070CE" w:rsidRPr="00565E4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Vi leverer med dette tilbud i den kunngjorte </w:t>
      </w:r>
      <w:r w:rsidR="006D5217" w:rsidRPr="00706878">
        <w:rPr>
          <w:rFonts w:ascii="Times New Roman" w:hAnsi="Times New Roman"/>
          <w:sz w:val="22"/>
        </w:rPr>
        <w:t>konkurransen</w:t>
      </w:r>
      <w:r w:rsidRPr="00706878">
        <w:rPr>
          <w:rFonts w:ascii="Times New Roman" w:hAnsi="Times New Roman"/>
          <w:sz w:val="22"/>
        </w:rPr>
        <w:t xml:space="preserve"> om </w:t>
      </w:r>
      <w:r w:rsidR="00905E86" w:rsidRPr="00706878">
        <w:rPr>
          <w:rFonts w:ascii="Times New Roman" w:hAnsi="Times New Roman"/>
          <w:sz w:val="22"/>
        </w:rPr>
        <w:t>«</w:t>
      </w:r>
      <w:r w:rsidR="00565E48">
        <w:rPr>
          <w:rFonts w:ascii="Times New Roman" w:hAnsi="Times New Roman"/>
          <w:sz w:val="22"/>
        </w:rPr>
        <w:t xml:space="preserve">SAP </w:t>
      </w:r>
      <w:r w:rsidR="00565E48" w:rsidRPr="00565E48">
        <w:rPr>
          <w:rFonts w:ascii="Times New Roman" w:hAnsi="Times New Roman"/>
          <w:sz w:val="22"/>
        </w:rPr>
        <w:t>Talent Manager</w:t>
      </w:r>
      <w:r w:rsidR="00905E86" w:rsidRPr="00565E48">
        <w:rPr>
          <w:rFonts w:ascii="Times New Roman" w:hAnsi="Times New Roman"/>
          <w:sz w:val="22"/>
        </w:rPr>
        <w:t>»</w:t>
      </w:r>
      <w:r w:rsidRPr="00565E48">
        <w:rPr>
          <w:rFonts w:ascii="Times New Roman" w:hAnsi="Times New Roman"/>
          <w:sz w:val="22"/>
        </w:rPr>
        <w:t xml:space="preserve">, </w:t>
      </w:r>
      <w:proofErr w:type="spellStart"/>
      <w:r w:rsidRPr="00565E48">
        <w:rPr>
          <w:rFonts w:ascii="Times New Roman" w:hAnsi="Times New Roman"/>
          <w:sz w:val="22"/>
        </w:rPr>
        <w:t>saksnr</w:t>
      </w:r>
      <w:proofErr w:type="spellEnd"/>
      <w:r w:rsidRPr="00565E48">
        <w:rPr>
          <w:rFonts w:ascii="Times New Roman" w:hAnsi="Times New Roman"/>
          <w:sz w:val="22"/>
        </w:rPr>
        <w:t xml:space="preserve">. </w:t>
      </w:r>
      <w:r w:rsidR="00565E48" w:rsidRPr="00565E48">
        <w:rPr>
          <w:rFonts w:ascii="Times New Roman" w:hAnsi="Times New Roman"/>
          <w:sz w:val="22"/>
        </w:rPr>
        <w:t>2019002910</w:t>
      </w:r>
      <w:r w:rsidRPr="00565E48">
        <w:rPr>
          <w:rFonts w:ascii="Times New Roman" w:hAnsi="Times New Roman"/>
          <w:sz w:val="22"/>
        </w:rPr>
        <w:t xml:space="preserve">. </w:t>
      </w:r>
    </w:p>
    <w:p w14:paraId="62604C41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235A45F6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Tilbyders kontaktinformasjon:</w:t>
      </w:r>
      <w:bookmarkStart w:id="0" w:name="_GoBack"/>
      <w:bookmarkEnd w:id="0"/>
    </w:p>
    <w:p w14:paraId="593ABADE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706878" w14:paraId="355BC88B" w14:textId="77777777" w:rsidTr="00706878">
        <w:tc>
          <w:tcPr>
            <w:tcW w:w="3085" w:type="dxa"/>
          </w:tcPr>
          <w:p w14:paraId="3D1FC1F2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06603EF4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navn]</w:t>
            </w:r>
          </w:p>
        </w:tc>
      </w:tr>
      <w:tr w:rsidR="000070CE" w:rsidRPr="00706878" w14:paraId="505709ED" w14:textId="77777777" w:rsidTr="00706878">
        <w:tc>
          <w:tcPr>
            <w:tcW w:w="3085" w:type="dxa"/>
          </w:tcPr>
          <w:p w14:paraId="1D29554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55B9B4B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 xml:space="preserve">[Sett inn </w:t>
            </w:r>
            <w:proofErr w:type="spellStart"/>
            <w:r w:rsidRPr="00706878">
              <w:rPr>
                <w:rFonts w:ascii="Times New Roman" w:hAnsi="Times New Roman"/>
                <w:sz w:val="22"/>
                <w:highlight w:val="yellow"/>
              </w:rPr>
              <w:t>organisasjonsnr</w:t>
            </w:r>
            <w:proofErr w:type="spellEnd"/>
            <w:r w:rsidRPr="00706878">
              <w:rPr>
                <w:rFonts w:ascii="Times New Roman" w:hAnsi="Times New Roman"/>
                <w:sz w:val="22"/>
                <w:highlight w:val="yellow"/>
              </w:rPr>
              <w:t>.]</w:t>
            </w:r>
          </w:p>
        </w:tc>
      </w:tr>
      <w:tr w:rsidR="000070CE" w:rsidRPr="00706878" w14:paraId="46E461EE" w14:textId="77777777" w:rsidTr="00706878">
        <w:tc>
          <w:tcPr>
            <w:tcW w:w="3085" w:type="dxa"/>
          </w:tcPr>
          <w:p w14:paraId="3624B871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9C49DB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postadresse]</w:t>
            </w:r>
          </w:p>
        </w:tc>
      </w:tr>
      <w:tr w:rsidR="000070CE" w:rsidRPr="00706878" w14:paraId="3EB40F57" w14:textId="77777777" w:rsidTr="00706878">
        <w:tc>
          <w:tcPr>
            <w:tcW w:w="3085" w:type="dxa"/>
          </w:tcPr>
          <w:p w14:paraId="428DD47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706878">
              <w:rPr>
                <w:rFonts w:ascii="Times New Roman" w:hAnsi="Times New Roman"/>
                <w:b/>
                <w:sz w:val="22"/>
              </w:rPr>
              <w:t>Postnr</w:t>
            </w:r>
            <w:proofErr w:type="spellEnd"/>
            <w:r w:rsidRPr="00706878">
              <w:rPr>
                <w:rFonts w:ascii="Times New Roman" w:hAnsi="Times New Roman"/>
                <w:b/>
                <w:sz w:val="22"/>
              </w:rPr>
              <w:t>. og poststed:</w:t>
            </w:r>
          </w:p>
        </w:tc>
        <w:tc>
          <w:tcPr>
            <w:tcW w:w="6415" w:type="dxa"/>
            <w:shd w:val="clear" w:color="auto" w:fill="auto"/>
          </w:tcPr>
          <w:p w14:paraId="561D578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postnummer og sted]</w:t>
            </w:r>
          </w:p>
        </w:tc>
      </w:tr>
      <w:tr w:rsidR="000070CE" w:rsidRPr="00706878" w14:paraId="6A255D56" w14:textId="77777777" w:rsidTr="00706878">
        <w:tc>
          <w:tcPr>
            <w:tcW w:w="3085" w:type="dxa"/>
          </w:tcPr>
          <w:p w14:paraId="1CBD5E0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27CC7807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 på kontaktperson for tilbudet]</w:t>
            </w:r>
          </w:p>
        </w:tc>
      </w:tr>
      <w:tr w:rsidR="000070CE" w:rsidRPr="00706878" w14:paraId="47F51A18" w14:textId="77777777" w:rsidTr="00706878">
        <w:tc>
          <w:tcPr>
            <w:tcW w:w="3085" w:type="dxa"/>
          </w:tcPr>
          <w:p w14:paraId="367AA04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1964B80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direkte telefonnummer til kontaktperson]</w:t>
            </w:r>
          </w:p>
        </w:tc>
      </w:tr>
      <w:tr w:rsidR="000070CE" w:rsidRPr="00706878" w14:paraId="3A56FBB3" w14:textId="77777777" w:rsidTr="00706878">
        <w:tc>
          <w:tcPr>
            <w:tcW w:w="3085" w:type="dxa"/>
          </w:tcPr>
          <w:p w14:paraId="20F6E8F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3B54ABF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e-post til kontaktperson]</w:t>
            </w:r>
          </w:p>
        </w:tc>
      </w:tr>
    </w:tbl>
    <w:p w14:paraId="284C1337" w14:textId="77777777" w:rsidR="000070CE" w:rsidRPr="00706878" w:rsidRDefault="000070CE" w:rsidP="000070CE">
      <w:pPr>
        <w:pStyle w:val="Overskrift1"/>
        <w:rPr>
          <w:rFonts w:ascii="Times New Roman" w:hAnsi="Times New Roman" w:cs="Times New Roman"/>
          <w:bCs w:val="0"/>
          <w:kern w:val="0"/>
          <w:sz w:val="22"/>
          <w:szCs w:val="24"/>
        </w:rPr>
      </w:pPr>
      <w:r w:rsidRPr="00706878">
        <w:rPr>
          <w:rFonts w:ascii="Times New Roman" w:hAnsi="Times New Roman" w:cs="Times New Roman"/>
          <w:bCs w:val="0"/>
          <w:kern w:val="0"/>
          <w:sz w:val="22"/>
          <w:szCs w:val="24"/>
        </w:rPr>
        <w:t>Eksemplarer og formkrav: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4936"/>
        <w:gridCol w:w="944"/>
        <w:gridCol w:w="1136"/>
      </w:tblGrid>
      <w:tr w:rsidR="000070CE" w:rsidRPr="00706878" w14:paraId="339849DA" w14:textId="77777777" w:rsidTr="0049253E">
        <w:tc>
          <w:tcPr>
            <w:tcW w:w="2334" w:type="dxa"/>
            <w:shd w:val="clear" w:color="auto" w:fill="000000" w:themeFill="text1"/>
          </w:tcPr>
          <w:p w14:paraId="0DB6D35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Type dokumentasjon</w:t>
            </w:r>
          </w:p>
        </w:tc>
        <w:tc>
          <w:tcPr>
            <w:tcW w:w="4936" w:type="dxa"/>
            <w:shd w:val="clear" w:color="auto" w:fill="000000" w:themeFill="text1"/>
          </w:tcPr>
          <w:p w14:paraId="39D5E89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Kommentar</w:t>
            </w:r>
          </w:p>
        </w:tc>
        <w:tc>
          <w:tcPr>
            <w:tcW w:w="944" w:type="dxa"/>
            <w:shd w:val="clear" w:color="auto" w:fill="000000" w:themeFill="text1"/>
          </w:tcPr>
          <w:p w14:paraId="5E49206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Antal</w:t>
            </w:r>
            <w:r w:rsidRPr="00706878">
              <w:rPr>
                <w:rFonts w:ascii="Times New Roman" w:hAnsi="Times New Roman"/>
                <w:sz w:val="22"/>
              </w:rPr>
              <w:t>l</w:t>
            </w:r>
          </w:p>
        </w:tc>
        <w:tc>
          <w:tcPr>
            <w:tcW w:w="1136" w:type="dxa"/>
          </w:tcPr>
          <w:p w14:paraId="366DF68D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Vedlagt?</w:t>
            </w:r>
          </w:p>
        </w:tc>
      </w:tr>
      <w:tr w:rsidR="000070CE" w:rsidRPr="00706878" w14:paraId="0B8E94BB" w14:textId="77777777" w:rsidTr="0049253E">
        <w:tc>
          <w:tcPr>
            <w:tcW w:w="2334" w:type="dxa"/>
          </w:tcPr>
          <w:p w14:paraId="7084FBEE" w14:textId="64A38D26" w:rsidR="000070CE" w:rsidRPr="00706878" w:rsidRDefault="00C44C02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Komplett elektronisk versjon av tilbudet innlevert </w:t>
            </w:r>
            <w:r w:rsidR="00070530">
              <w:rPr>
                <w:rFonts w:ascii="Times New Roman" w:hAnsi="Times New Roman"/>
                <w:sz w:val="22"/>
              </w:rPr>
              <w:t>via Mercell</w:t>
            </w:r>
          </w:p>
          <w:p w14:paraId="38C1DAF0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  <w:p w14:paraId="7FF8FE3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936" w:type="dxa"/>
          </w:tcPr>
          <w:p w14:paraId="69D70B8A" w14:textId="082EED45" w:rsidR="00C87243" w:rsidRDefault="00C87243" w:rsidP="00C8724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Filformat</w:t>
            </w:r>
          </w:p>
          <w:p w14:paraId="638BC297" w14:textId="77777777" w:rsidR="00C87243" w:rsidRPr="00C87243" w:rsidRDefault="00C87243" w:rsidP="00C87243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skal kunne leses av MS Office 2010 eller nyere versjon. Brosjyrer etc. kan være i PDF format</w:t>
            </w:r>
          </w:p>
          <w:p w14:paraId="0E3DFD7F" w14:textId="1F3445EC" w:rsidR="000070CE" w:rsidRPr="00771F4B" w:rsidRDefault="00C87243" w:rsidP="00771F4B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navngis slik at filens navn viser til filens innhold</w:t>
            </w:r>
          </w:p>
        </w:tc>
        <w:tc>
          <w:tcPr>
            <w:tcW w:w="944" w:type="dxa"/>
            <w:shd w:val="clear" w:color="auto" w:fill="auto"/>
          </w:tcPr>
          <w:p w14:paraId="7B329F84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1</w:t>
            </w:r>
          </w:p>
        </w:tc>
        <w:sdt>
          <w:sdtPr>
            <w:rPr>
              <w:rFonts w:ascii="Times New Roman" w:hAnsi="Times New Roman"/>
              <w:sz w:val="22"/>
            </w:rPr>
            <w:id w:val="-111991025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1136" w:type="dxa"/>
                <w:shd w:val="clear" w:color="auto" w:fill="FFF89F"/>
              </w:tcPr>
              <w:p w14:paraId="601E7580" w14:textId="77777777" w:rsidR="000070CE" w:rsidRPr="00706878" w:rsidRDefault="000070CE" w:rsidP="00706878">
                <w:pPr>
                  <w:jc w:val="center"/>
                  <w:rPr>
                    <w:rFonts w:ascii="Times New Roman" w:hAnsi="Times New Roman"/>
                    <w:sz w:val="22"/>
                    <w:highlight w:val="yellow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6226896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B1CBFD2" w14:textId="2B2E7B46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Det bekreftes at tilbudet vedstås frem til vedståelsesfristens utløp som oppgitt i konkurransegrunnlaget, evt. frem til </w:t>
      </w:r>
      <w:r w:rsidR="00706878" w:rsidRPr="00706878">
        <w:rPr>
          <w:rFonts w:ascii="Times New Roman" w:hAnsi="Times New Roman"/>
          <w:sz w:val="22"/>
        </w:rPr>
        <w:t>kontraktsignering</w:t>
      </w:r>
      <w:r w:rsidR="00070530">
        <w:rPr>
          <w:rFonts w:ascii="Times New Roman" w:hAnsi="Times New Roman"/>
          <w:sz w:val="22"/>
        </w:rPr>
        <w:t xml:space="preserve"> dersom det skjer før.</w:t>
      </w:r>
    </w:p>
    <w:p w14:paraId="58F7ABC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086A4C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>Med vennlig hilsen</w:t>
      </w:r>
    </w:p>
    <w:p w14:paraId="386D1155" w14:textId="77777777" w:rsidR="000070CE" w:rsidRPr="00706878" w:rsidRDefault="000070CE" w:rsidP="000070CE">
      <w:pPr>
        <w:rPr>
          <w:rFonts w:ascii="Times New Roman" w:hAnsi="Times New Roman"/>
        </w:rPr>
      </w:pPr>
    </w:p>
    <w:p w14:paraId="4B3EC0F2" w14:textId="26A83AD6" w:rsidR="000070CE" w:rsidRPr="00706878" w:rsidRDefault="000070CE" w:rsidP="00706878">
      <w:pPr>
        <w:tabs>
          <w:tab w:val="left" w:pos="930"/>
        </w:tabs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highlight w:val="yellow"/>
        </w:rPr>
        <w:t>[</w:t>
      </w:r>
      <w:r w:rsidRPr="00706878">
        <w:rPr>
          <w:rFonts w:ascii="Times New Roman" w:hAnsi="Times New Roman"/>
          <w:sz w:val="22"/>
          <w:highlight w:val="yellow"/>
        </w:rPr>
        <w:t>NN]</w:t>
      </w:r>
      <w:r w:rsidR="00706878" w:rsidRPr="00706878">
        <w:rPr>
          <w:rFonts w:ascii="Times New Roman" w:hAnsi="Times New Roman"/>
          <w:sz w:val="22"/>
          <w:highlight w:val="yellow"/>
        </w:rPr>
        <w:tab/>
      </w:r>
    </w:p>
    <w:p w14:paraId="417CE04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  <w:highlight w:val="yellow"/>
        </w:rPr>
        <w:t>[Tittel]</w:t>
      </w:r>
    </w:p>
    <w:p w14:paraId="6EB5C263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</w:p>
    <w:p w14:paraId="4DEF36B1" w14:textId="77777777" w:rsidR="000070CE" w:rsidRPr="00706878" w:rsidRDefault="000070CE" w:rsidP="000070CE">
      <w:pPr>
        <w:jc w:val="right"/>
        <w:rPr>
          <w:rFonts w:ascii="Times New Roman" w:hAnsi="Times New Roman"/>
          <w:b/>
          <w:i/>
          <w:sz w:val="22"/>
        </w:rPr>
      </w:pPr>
      <w:r w:rsidRPr="00706878">
        <w:rPr>
          <w:rFonts w:ascii="Times New Roman" w:hAnsi="Times New Roman"/>
          <w:b/>
          <w:i/>
          <w:sz w:val="22"/>
        </w:rPr>
        <w:t xml:space="preserve">Innholdsfortegnelsen er fylt ut på neste side  </w:t>
      </w:r>
    </w:p>
    <w:p w14:paraId="6D11FF56" w14:textId="77777777" w:rsidR="000070CE" w:rsidRPr="00706878" w:rsidRDefault="000070CE" w:rsidP="000070CE">
      <w:pPr>
        <w:rPr>
          <w:rFonts w:asciiTheme="minorHAnsi" w:hAnsiTheme="minorHAnsi"/>
          <w:b/>
        </w:rPr>
      </w:pPr>
    </w:p>
    <w:p w14:paraId="667D7AAE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lastRenderedPageBreak/>
        <w:t>Innholdsfortegnelse</w:t>
      </w:r>
    </w:p>
    <w:p w14:paraId="76D84989" w14:textId="77777777" w:rsidR="000070CE" w:rsidRPr="00706878" w:rsidRDefault="000070CE" w:rsidP="000070CE">
      <w:pPr>
        <w:rPr>
          <w:rFonts w:asciiTheme="minorHAnsi" w:hAnsiTheme="minorHAnsi"/>
          <w:b/>
          <w:sz w:val="22"/>
        </w:rPr>
      </w:pPr>
    </w:p>
    <w:p w14:paraId="7F86CA3E" w14:textId="77777777" w:rsidR="00247F67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Tilbudet inneholder dokumentasjonen i tabellen, sortert under skillearkene gitt i første kolonne. Kolonnene under «Til</w:t>
      </w:r>
      <w:r w:rsidR="00CB46FB">
        <w:rPr>
          <w:rFonts w:ascii="Times New Roman" w:hAnsi="Times New Roman"/>
          <w:b/>
          <w:sz w:val="22"/>
        </w:rPr>
        <w:t>byders besvarelse» er fylt ut.</w:t>
      </w:r>
    </w:p>
    <w:p w14:paraId="665F8FEC" w14:textId="7109AB4D" w:rsidR="000070CE" w:rsidRPr="00CB46FB" w:rsidRDefault="00CB46FB" w:rsidP="000070CE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 </w:t>
      </w:r>
    </w:p>
    <w:tbl>
      <w:tblPr>
        <w:tblStyle w:val="Tabellrutenett"/>
        <w:tblW w:w="5016" w:type="pct"/>
        <w:tblLayout w:type="fixed"/>
        <w:tblLook w:val="04A0" w:firstRow="1" w:lastRow="0" w:firstColumn="1" w:lastColumn="0" w:noHBand="0" w:noVBand="1"/>
      </w:tblPr>
      <w:tblGrid>
        <w:gridCol w:w="816"/>
        <w:gridCol w:w="709"/>
        <w:gridCol w:w="711"/>
        <w:gridCol w:w="2125"/>
        <w:gridCol w:w="1985"/>
        <w:gridCol w:w="2277"/>
        <w:gridCol w:w="984"/>
      </w:tblGrid>
      <w:tr w:rsidR="000070CE" w:rsidRPr="00706878" w14:paraId="7837176B" w14:textId="77777777" w:rsidTr="00745DCE">
        <w:tc>
          <w:tcPr>
            <w:tcW w:w="3303" w:type="pct"/>
            <w:gridSpan w:val="5"/>
            <w:shd w:val="clear" w:color="auto" w:fill="000000" w:themeFill="text1"/>
          </w:tcPr>
          <w:p w14:paraId="7B213AFB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Oppdragsgivers informasjon</w:t>
            </w:r>
          </w:p>
        </w:tc>
        <w:tc>
          <w:tcPr>
            <w:tcW w:w="1697" w:type="pct"/>
            <w:gridSpan w:val="2"/>
            <w:shd w:val="clear" w:color="auto" w:fill="FFF89F"/>
          </w:tcPr>
          <w:p w14:paraId="44E09EC0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Tilbyders besvarelse</w:t>
            </w:r>
          </w:p>
        </w:tc>
      </w:tr>
      <w:tr w:rsidR="000070CE" w:rsidRPr="00706878" w14:paraId="28927E7E" w14:textId="77777777" w:rsidTr="00745DCE">
        <w:tc>
          <w:tcPr>
            <w:tcW w:w="425" w:type="pct"/>
            <w:shd w:val="clear" w:color="auto" w:fill="BFBFBF" w:themeFill="background1" w:themeFillShade="BF"/>
          </w:tcPr>
          <w:p w14:paraId="748A64BF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shd w:val="clear" w:color="auto" w:fill="BFBFBF" w:themeFill="background1" w:themeFillShade="BF"/>
          </w:tcPr>
          <w:p w14:paraId="7C47DD68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Kravtype</w:t>
            </w:r>
          </w:p>
        </w:tc>
        <w:tc>
          <w:tcPr>
            <w:tcW w:w="370" w:type="pct"/>
            <w:shd w:val="clear" w:color="auto" w:fill="BFBFBF" w:themeFill="background1" w:themeFillShade="BF"/>
          </w:tcPr>
          <w:p w14:paraId="6C05DFE1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Skille-kort</w:t>
            </w:r>
          </w:p>
        </w:tc>
        <w:tc>
          <w:tcPr>
            <w:tcW w:w="1106" w:type="pct"/>
            <w:shd w:val="clear" w:color="auto" w:fill="BFBFBF" w:themeFill="background1" w:themeFillShade="BF"/>
          </w:tcPr>
          <w:p w14:paraId="386AB9BE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Dokumentasjons-krav</w:t>
            </w:r>
          </w:p>
        </w:tc>
        <w:tc>
          <w:tcPr>
            <w:tcW w:w="1033" w:type="pct"/>
            <w:shd w:val="clear" w:color="auto" w:fill="BFBFBF" w:themeFill="background1" w:themeFillShade="BF"/>
          </w:tcPr>
          <w:p w14:paraId="7164835D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Mal / vedlegg</w:t>
            </w:r>
          </w:p>
        </w:tc>
        <w:tc>
          <w:tcPr>
            <w:tcW w:w="1185" w:type="pct"/>
            <w:shd w:val="clear" w:color="auto" w:fill="auto"/>
          </w:tcPr>
          <w:p w14:paraId="381082B8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 xml:space="preserve">Navn på </w:t>
            </w:r>
            <w:proofErr w:type="spellStart"/>
            <w:r w:rsidRPr="00706878">
              <w:rPr>
                <w:rFonts w:ascii="Times New Roman" w:hAnsi="Times New Roman"/>
                <w:b/>
                <w:szCs w:val="18"/>
              </w:rPr>
              <w:t>dok</w:t>
            </w:r>
            <w:proofErr w:type="spellEnd"/>
            <w:r w:rsidRPr="00706878">
              <w:rPr>
                <w:rFonts w:ascii="Times New Roman" w:hAnsi="Times New Roman"/>
                <w:b/>
                <w:szCs w:val="18"/>
              </w:rPr>
              <w:t>.</w:t>
            </w:r>
          </w:p>
        </w:tc>
        <w:tc>
          <w:tcPr>
            <w:tcW w:w="512" w:type="pct"/>
            <w:shd w:val="clear" w:color="auto" w:fill="FFF89F"/>
          </w:tcPr>
          <w:p w14:paraId="6C73911A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Vedlagt?</w:t>
            </w:r>
          </w:p>
        </w:tc>
      </w:tr>
      <w:tr w:rsidR="000070CE" w:rsidRPr="00706878" w14:paraId="3254D84C" w14:textId="77777777" w:rsidTr="00745DCE">
        <w:trPr>
          <w:cantSplit/>
          <w:trHeight w:val="349"/>
        </w:trPr>
        <w:tc>
          <w:tcPr>
            <w:tcW w:w="425" w:type="pct"/>
            <w:shd w:val="clear" w:color="auto" w:fill="FFFF00"/>
            <w:textDirection w:val="tbRl"/>
          </w:tcPr>
          <w:p w14:paraId="170B7EEB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369" w:type="pct"/>
            <w:textDirection w:val="tbRl"/>
            <w:vAlign w:val="center"/>
          </w:tcPr>
          <w:p w14:paraId="2F10BA5D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2FCA5615" w14:textId="2D5BD6F9" w:rsidR="000070CE" w:rsidRPr="00706878" w:rsidRDefault="000070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055245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Tilbudsbrev</w:t>
            </w:r>
          </w:p>
        </w:tc>
        <w:tc>
          <w:tcPr>
            <w:tcW w:w="1033" w:type="pct"/>
            <w:vAlign w:val="center"/>
          </w:tcPr>
          <w:p w14:paraId="5D610197" w14:textId="16CC95FD" w:rsidR="000070CE" w:rsidRPr="00706878" w:rsidRDefault="000070CE" w:rsidP="00745DCE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Dette dokumentet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6D86D6B8" w14:textId="2E0B8DF3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Tilbudsbrev</w:t>
            </w:r>
          </w:p>
        </w:tc>
        <w:sdt>
          <w:sdtPr>
            <w:rPr>
              <w:rFonts w:ascii="Times New Roman" w:hAnsi="Times New Roman"/>
              <w:sz w:val="22"/>
            </w:rPr>
            <w:id w:val="-62730868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68E84967" w14:textId="227E78C5" w:rsidR="000070CE" w:rsidRPr="00706878" w:rsidRDefault="00DC4EA4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0070CE" w:rsidRPr="00706878" w14:paraId="5F60B7BF" w14:textId="77777777" w:rsidTr="00745DCE">
        <w:trPr>
          <w:cantSplit/>
          <w:trHeight w:val="874"/>
        </w:trPr>
        <w:tc>
          <w:tcPr>
            <w:tcW w:w="425" w:type="pct"/>
            <w:vMerge w:val="restart"/>
            <w:shd w:val="clear" w:color="auto" w:fill="000000" w:themeFill="text1"/>
            <w:textDirection w:val="tbRl"/>
            <w:vAlign w:val="center"/>
          </w:tcPr>
          <w:p w14:paraId="7BFABA51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caps/>
                <w:sz w:val="22"/>
              </w:rPr>
            </w:pPr>
            <w:r w:rsidRPr="00706878">
              <w:rPr>
                <w:rFonts w:ascii="Times New Roman" w:hAnsi="Times New Roman"/>
                <w:caps/>
              </w:rPr>
              <w:t>Kvalifikasjon</w:t>
            </w:r>
          </w:p>
        </w:tc>
        <w:tc>
          <w:tcPr>
            <w:tcW w:w="369" w:type="pct"/>
            <w:textDirection w:val="tbRl"/>
            <w:vAlign w:val="center"/>
          </w:tcPr>
          <w:p w14:paraId="5CCAA60B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Obligatoriske krav</w:t>
            </w:r>
          </w:p>
        </w:tc>
        <w:tc>
          <w:tcPr>
            <w:tcW w:w="370" w:type="pct"/>
            <w:vAlign w:val="center"/>
          </w:tcPr>
          <w:p w14:paraId="6550CE22" w14:textId="3299AE4F" w:rsidR="000070CE" w:rsidRPr="00706878" w:rsidRDefault="000070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6800DBE5" w14:textId="120D9CD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Skatte- og MVA-attest</w:t>
            </w:r>
            <w:r w:rsidR="00BF3538">
              <w:rPr>
                <w:rFonts w:ascii="Times New Roman" w:hAnsi="Times New Roman"/>
                <w:b/>
                <w:sz w:val="22"/>
              </w:rPr>
              <w:t xml:space="preserve"> (ikke eldre enn 6 mnd)</w:t>
            </w:r>
          </w:p>
        </w:tc>
        <w:tc>
          <w:tcPr>
            <w:tcW w:w="1033" w:type="pct"/>
            <w:vAlign w:val="center"/>
          </w:tcPr>
          <w:p w14:paraId="0400CF77" w14:textId="26CC9F86" w:rsidR="00745D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Fra Skatteetaten (</w:t>
            </w:r>
            <w:proofErr w:type="spellStart"/>
            <w:r w:rsidRPr="00706878">
              <w:rPr>
                <w:rFonts w:ascii="Times New Roman" w:hAnsi="Times New Roman"/>
                <w:sz w:val="22"/>
              </w:rPr>
              <w:t>altinn</w:t>
            </w:r>
            <w:proofErr w:type="spellEnd"/>
            <w:r w:rsidRPr="00706878">
              <w:rPr>
                <w:rFonts w:ascii="Times New Roman" w:hAnsi="Times New Roman"/>
                <w:sz w:val="22"/>
              </w:rPr>
              <w:t>)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E23B198" w14:textId="7DAC3B25" w:rsidR="000070CE" w:rsidRPr="00706878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1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  <w:r w:rsidR="000070CE" w:rsidRPr="00706878">
              <w:rPr>
                <w:rFonts w:ascii="Times New Roman" w:hAnsi="Times New Roman"/>
                <w:sz w:val="22"/>
              </w:rPr>
              <w:t xml:space="preserve">Skatte- og </w:t>
            </w:r>
            <w:proofErr w:type="spellStart"/>
            <w:r w:rsidR="000070CE" w:rsidRPr="00706878">
              <w:rPr>
                <w:rFonts w:ascii="Times New Roman" w:hAnsi="Times New Roman"/>
                <w:sz w:val="22"/>
              </w:rPr>
              <w:t>mva</w:t>
            </w:r>
            <w:proofErr w:type="spellEnd"/>
            <w:r w:rsidR="000070CE" w:rsidRPr="00706878">
              <w:rPr>
                <w:rFonts w:ascii="Times New Roman" w:hAnsi="Times New Roman"/>
                <w:sz w:val="22"/>
              </w:rPr>
              <w:t>-attest</w:t>
            </w:r>
          </w:p>
        </w:tc>
        <w:sdt>
          <w:sdtPr>
            <w:rPr>
              <w:rFonts w:ascii="Times New Roman" w:hAnsi="Times New Roman"/>
              <w:sz w:val="22"/>
            </w:rPr>
            <w:id w:val="-111551417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2A60D1E3" w14:textId="6E658E9E" w:rsidR="000070CE" w:rsidRPr="00706878" w:rsidRDefault="00745DCE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745DCE" w:rsidRPr="00706878" w14:paraId="1ABAAEDE" w14:textId="77777777" w:rsidTr="00745DCE">
        <w:trPr>
          <w:cantSplit/>
          <w:trHeight w:val="874"/>
        </w:trPr>
        <w:tc>
          <w:tcPr>
            <w:tcW w:w="425" w:type="pct"/>
            <w:vMerge/>
            <w:shd w:val="clear" w:color="auto" w:fill="000000" w:themeFill="text1"/>
            <w:textDirection w:val="tbRl"/>
            <w:vAlign w:val="center"/>
          </w:tcPr>
          <w:p w14:paraId="40A2C813" w14:textId="77777777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3FE25FB0" w14:textId="7143B4C6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Obligatoriske krav</w:t>
            </w:r>
          </w:p>
        </w:tc>
        <w:tc>
          <w:tcPr>
            <w:tcW w:w="370" w:type="pct"/>
            <w:vAlign w:val="center"/>
          </w:tcPr>
          <w:p w14:paraId="6A7DB428" w14:textId="77777777" w:rsidR="00745DCE" w:rsidRPr="00706878" w:rsidRDefault="00745D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3755ED6" w14:textId="4342DC9E" w:rsidR="00745DCE" w:rsidRPr="00706878" w:rsidRDefault="00745DCE" w:rsidP="00706878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Krav til leverandørens tekniske og faglige kvalifikasjoner</w:t>
            </w:r>
          </w:p>
        </w:tc>
        <w:tc>
          <w:tcPr>
            <w:tcW w:w="1033" w:type="pct"/>
            <w:vAlign w:val="center"/>
          </w:tcPr>
          <w:p w14:paraId="78C41EB1" w14:textId="7A946BD5" w:rsidR="00745DCE" w:rsidRPr="00706878" w:rsidRDefault="00745D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185" w:type="pct"/>
            <w:shd w:val="clear" w:color="auto" w:fill="auto"/>
            <w:vAlign w:val="center"/>
          </w:tcPr>
          <w:p w14:paraId="16DA5C2C" w14:textId="334586EE" w:rsidR="00745DCE" w:rsidRPr="00706878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2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  <w:r w:rsidR="00745DCE"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-1250574673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520EBECD" w14:textId="42E12625" w:rsidR="00745DCE" w:rsidRDefault="00745DCE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2A289B" w:rsidRPr="00706878" w14:paraId="19384D39" w14:textId="77777777" w:rsidTr="00745DCE">
        <w:trPr>
          <w:cantSplit/>
          <w:trHeight w:val="2179"/>
        </w:trPr>
        <w:tc>
          <w:tcPr>
            <w:tcW w:w="425" w:type="pct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14:paraId="75871E79" w14:textId="77777777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 w:val="restart"/>
            <w:tcBorders>
              <w:bottom w:val="single" w:sz="4" w:space="0" w:color="auto"/>
            </w:tcBorders>
            <w:textDirection w:val="tbRl"/>
            <w:vAlign w:val="center"/>
          </w:tcPr>
          <w:p w14:paraId="5BA90995" w14:textId="1B17C57E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Evt. Underleverandør</w:t>
            </w:r>
          </w:p>
        </w:tc>
        <w:tc>
          <w:tcPr>
            <w:tcW w:w="370" w:type="pct"/>
            <w:vMerge w:val="restart"/>
            <w:tcBorders>
              <w:bottom w:val="single" w:sz="4" w:space="0" w:color="auto"/>
            </w:tcBorders>
            <w:vAlign w:val="center"/>
          </w:tcPr>
          <w:p w14:paraId="7EE17C41" w14:textId="1672BD4E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 w:val="restart"/>
            <w:tcBorders>
              <w:bottom w:val="single" w:sz="4" w:space="0" w:color="auto"/>
            </w:tcBorders>
            <w:vAlign w:val="center"/>
          </w:tcPr>
          <w:p w14:paraId="2B68D5BB" w14:textId="7A0038AE" w:rsidR="002A289B" w:rsidRPr="00706878" w:rsidRDefault="002A289B" w:rsidP="00706878">
            <w:pPr>
              <w:rPr>
                <w:rFonts w:ascii="Times New Roman" w:hAnsi="Times New Roman"/>
                <w:b/>
                <w:sz w:val="22"/>
                <w:highlight w:val="red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Forpliktelses</w:t>
            </w:r>
            <w:r>
              <w:rPr>
                <w:rFonts w:ascii="Times New Roman" w:hAnsi="Times New Roman"/>
                <w:b/>
                <w:sz w:val="22"/>
              </w:rPr>
              <w:t>-</w:t>
            </w:r>
            <w:r w:rsidRPr="00706878">
              <w:rPr>
                <w:rFonts w:ascii="Times New Roman" w:hAnsi="Times New Roman"/>
                <w:b/>
                <w:sz w:val="22"/>
              </w:rPr>
              <w:t>erklæring underleverandør</w:t>
            </w:r>
          </w:p>
        </w:tc>
        <w:tc>
          <w:tcPr>
            <w:tcW w:w="1033" w:type="pct"/>
            <w:vMerge w:val="restart"/>
            <w:tcBorders>
              <w:bottom w:val="single" w:sz="4" w:space="0" w:color="auto"/>
            </w:tcBorders>
            <w:vAlign w:val="center"/>
          </w:tcPr>
          <w:p w14:paraId="6FDC342F" w14:textId="013AB23F" w:rsidR="002A289B" w:rsidRPr="00706878" w:rsidRDefault="002A289B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Vedlegg </w:t>
            </w:r>
            <w:r w:rsidR="00EB3E50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185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AD353" w14:textId="41B8EB69" w:rsidR="002A289B" w:rsidRPr="00706878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3</w:t>
            </w:r>
            <w:r w:rsidR="00745DCE">
              <w:rPr>
                <w:rFonts w:ascii="Times New Roman" w:hAnsi="Times New Roman"/>
                <w:sz w:val="22"/>
              </w:rPr>
              <w:t xml:space="preserve"> Forpliktelseserklæring underleverandør</w:t>
            </w:r>
          </w:p>
        </w:tc>
        <w:sdt>
          <w:sdtPr>
            <w:rPr>
              <w:rFonts w:ascii="Times New Roman" w:hAnsi="Times New Roman"/>
              <w:sz w:val="22"/>
            </w:rPr>
            <w:id w:val="202011703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vMerge w:val="restart"/>
                <w:tcBorders>
                  <w:bottom w:val="single" w:sz="4" w:space="0" w:color="auto"/>
                </w:tcBorders>
                <w:shd w:val="clear" w:color="auto" w:fill="FFF89F"/>
                <w:vAlign w:val="center"/>
              </w:tcPr>
              <w:p w14:paraId="191A18DB" w14:textId="11FDE95F" w:rsidR="002A289B" w:rsidRPr="00706878" w:rsidRDefault="009B094D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</w:rPr>
                  <w:t>☐</w:t>
                </w:r>
              </w:p>
            </w:tc>
          </w:sdtContent>
        </w:sdt>
      </w:tr>
      <w:tr w:rsidR="002A289B" w:rsidRPr="00706878" w14:paraId="65FA4F78" w14:textId="77777777" w:rsidTr="00745DCE">
        <w:trPr>
          <w:cantSplit/>
          <w:trHeight w:val="586"/>
        </w:trPr>
        <w:tc>
          <w:tcPr>
            <w:tcW w:w="425" w:type="pct"/>
            <w:shd w:val="clear" w:color="auto" w:fill="000000" w:themeFill="text1"/>
          </w:tcPr>
          <w:p w14:paraId="34986185" w14:textId="75A9E419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54E2005C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7D34A97A" w14:textId="77777777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/>
            <w:vAlign w:val="center"/>
          </w:tcPr>
          <w:p w14:paraId="6856A847" w14:textId="0955A0D4" w:rsidR="002A289B" w:rsidRPr="00706878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33" w:type="pct"/>
            <w:vMerge/>
            <w:vAlign w:val="center"/>
          </w:tcPr>
          <w:p w14:paraId="5F82887A" w14:textId="04ECBE85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red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2DBAA49C" w14:textId="615B4180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6C49CAE9" w14:textId="7EF6E926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A289B" w:rsidRPr="00706878" w14:paraId="2A8FF5AB" w14:textId="77777777" w:rsidTr="00745DCE">
        <w:trPr>
          <w:cantSplit/>
          <w:trHeight w:val="70"/>
        </w:trPr>
        <w:tc>
          <w:tcPr>
            <w:tcW w:w="425" w:type="pct"/>
            <w:shd w:val="clear" w:color="auto" w:fill="000000" w:themeFill="text1"/>
          </w:tcPr>
          <w:p w14:paraId="4EC78E20" w14:textId="77777777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58A4522B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32F10EB8" w14:textId="77777777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/>
            <w:vAlign w:val="center"/>
          </w:tcPr>
          <w:p w14:paraId="64CE6D2D" w14:textId="3436BB30" w:rsidR="002A289B" w:rsidRPr="008E7BC7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33" w:type="pct"/>
            <w:vMerge/>
            <w:vAlign w:val="center"/>
          </w:tcPr>
          <w:p w14:paraId="5E3F4A5C" w14:textId="0D87F7B6" w:rsidR="002A289B" w:rsidRPr="008E7BC7" w:rsidRDefault="002A289B" w:rsidP="00706878">
            <w:pPr>
              <w:rPr>
                <w:rFonts w:ascii="Times New Roman" w:hAnsi="Times New Roman"/>
                <w:sz w:val="22"/>
                <w:highlight w:val="red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3D14A4A8" w14:textId="7ED6B26D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5BFD96D3" w14:textId="35079472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745DCE" w:rsidRPr="00706878" w14:paraId="672A9413" w14:textId="77777777" w:rsidTr="00745DCE">
        <w:trPr>
          <w:trHeight w:val="705"/>
        </w:trPr>
        <w:tc>
          <w:tcPr>
            <w:tcW w:w="425" w:type="pct"/>
            <w:vMerge w:val="restart"/>
            <w:shd w:val="clear" w:color="auto" w:fill="D99594" w:themeFill="accent2" w:themeFillTint="99"/>
            <w:textDirection w:val="tbRl"/>
          </w:tcPr>
          <w:p w14:paraId="5C048FBC" w14:textId="680C4EFD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  <w:szCs w:val="18"/>
              </w:rPr>
              <w:t>KRAVSPEK &amp;</w:t>
            </w:r>
          </w:p>
          <w:p w14:paraId="606645A6" w14:textId="360B1948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</w:rPr>
              <w:t>TILDELING</w:t>
            </w:r>
          </w:p>
        </w:tc>
        <w:tc>
          <w:tcPr>
            <w:tcW w:w="369" w:type="pct"/>
            <w:vMerge w:val="restart"/>
            <w:textDirection w:val="tbRl"/>
            <w:vAlign w:val="center"/>
          </w:tcPr>
          <w:p w14:paraId="4E8AE27C" w14:textId="3512D4A2" w:rsidR="00745DCE" w:rsidRPr="00706878" w:rsidRDefault="00745DCE" w:rsidP="00C44C02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Merge w:val="restart"/>
            <w:vAlign w:val="center"/>
          </w:tcPr>
          <w:p w14:paraId="411F83DE" w14:textId="3F4BBA85" w:rsidR="00745DCE" w:rsidRPr="00706878" w:rsidRDefault="00745D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112A6CD" w14:textId="7C458509" w:rsidR="00745DCE" w:rsidRPr="00706878" w:rsidRDefault="00745DCE" w:rsidP="00835BFA">
            <w:pPr>
              <w:rPr>
                <w:rFonts w:ascii="Times New Roman" w:hAnsi="Times New Roman"/>
                <w:b/>
                <w:sz w:val="22"/>
                <w:highlight w:val="red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Dokumentasjon</w:t>
            </w:r>
            <w:r>
              <w:rPr>
                <w:rFonts w:ascii="Times New Roman" w:hAnsi="Times New Roman"/>
                <w:b/>
                <w:sz w:val="22"/>
              </w:rPr>
              <w:t>,</w:t>
            </w:r>
            <w:r w:rsidRPr="00706878">
              <w:rPr>
                <w:rFonts w:ascii="Times New Roman" w:hAnsi="Times New Roman"/>
                <w:b/>
                <w:sz w:val="22"/>
              </w:rPr>
              <w:t xml:space="preserve"> kravspesifikasjon / Kvalitet</w:t>
            </w:r>
          </w:p>
        </w:tc>
        <w:tc>
          <w:tcPr>
            <w:tcW w:w="1033" w:type="pct"/>
            <w:vAlign w:val="center"/>
          </w:tcPr>
          <w:p w14:paraId="7395E76D" w14:textId="2133F075" w:rsidR="00745DCE" w:rsidRPr="00706878" w:rsidRDefault="00745DCE" w:rsidP="00A56E0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Utfylt SSA-B bilag 1(med CV)</w:t>
            </w:r>
          </w:p>
        </w:tc>
        <w:tc>
          <w:tcPr>
            <w:tcW w:w="1185" w:type="pct"/>
            <w:vMerge w:val="restart"/>
            <w:shd w:val="clear" w:color="auto" w:fill="auto"/>
            <w:vAlign w:val="center"/>
          </w:tcPr>
          <w:p w14:paraId="58DC4299" w14:textId="530C193A" w:rsidR="00745DCE" w:rsidRPr="00745DCE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4</w:t>
            </w:r>
            <w:r w:rsidR="00745DCE">
              <w:rPr>
                <w:rFonts w:ascii="Times New Roman" w:hAnsi="Times New Roman"/>
                <w:sz w:val="22"/>
              </w:rPr>
              <w:t xml:space="preserve"> Kompetansekrav og pris</w:t>
            </w:r>
          </w:p>
        </w:tc>
        <w:sdt>
          <w:sdtPr>
            <w:rPr>
              <w:rFonts w:ascii="Times New Roman" w:hAnsi="Times New Roman"/>
              <w:sz w:val="22"/>
            </w:rPr>
            <w:id w:val="97625923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vMerge w:val="restart"/>
                <w:shd w:val="clear" w:color="auto" w:fill="FFF89F"/>
                <w:vAlign w:val="center"/>
              </w:tcPr>
              <w:p w14:paraId="14F3C71E" w14:textId="6675D03D" w:rsidR="00745DCE" w:rsidRPr="00706878" w:rsidRDefault="009E5597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745DCE" w:rsidRPr="00706878" w14:paraId="7280A826" w14:textId="77777777" w:rsidTr="00745DCE">
        <w:trPr>
          <w:trHeight w:val="705"/>
        </w:trPr>
        <w:tc>
          <w:tcPr>
            <w:tcW w:w="425" w:type="pct"/>
            <w:vMerge/>
            <w:shd w:val="clear" w:color="auto" w:fill="D99594" w:themeFill="accent2" w:themeFillTint="99"/>
            <w:textDirection w:val="tbRl"/>
          </w:tcPr>
          <w:p w14:paraId="4BCAF0B6" w14:textId="77777777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438140F8" w14:textId="77777777" w:rsidR="00745DCE" w:rsidRPr="00706878" w:rsidRDefault="00745DCE" w:rsidP="00C44C02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50A6558A" w14:textId="77777777" w:rsidR="00745DCE" w:rsidRPr="00706878" w:rsidRDefault="00745D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182C7B1B" w14:textId="2847F952" w:rsidR="00745DCE" w:rsidRPr="00706878" w:rsidRDefault="00745DCE" w:rsidP="00835BFA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Pris</w:t>
            </w:r>
          </w:p>
        </w:tc>
        <w:tc>
          <w:tcPr>
            <w:tcW w:w="1033" w:type="pct"/>
            <w:vAlign w:val="center"/>
          </w:tcPr>
          <w:p w14:paraId="7D7B8AD4" w14:textId="48420597" w:rsidR="00745DCE" w:rsidRDefault="00745DCE" w:rsidP="00A56E0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Utfylt prisskjema i SSA-B bilag 4</w:t>
            </w: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0789E6EC" w14:textId="2E2F7C58" w:rsidR="00745DCE" w:rsidRPr="00706878" w:rsidRDefault="00745DCE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506CA19B" w14:textId="2224DCF4" w:rsidR="00745DCE" w:rsidRDefault="00745DCE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A289B" w:rsidRPr="00706878" w14:paraId="422B8E6B" w14:textId="77777777" w:rsidTr="00745DCE">
        <w:trPr>
          <w:cantSplit/>
          <w:trHeight w:val="499"/>
        </w:trPr>
        <w:tc>
          <w:tcPr>
            <w:tcW w:w="425" w:type="pct"/>
            <w:vMerge w:val="restart"/>
            <w:shd w:val="clear" w:color="auto" w:fill="00B050"/>
            <w:textDirection w:val="tbRl"/>
          </w:tcPr>
          <w:p w14:paraId="7D3956C1" w14:textId="2E05FFCC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  <w:szCs w:val="18"/>
              </w:rPr>
              <w:t>ANNET</w:t>
            </w:r>
          </w:p>
        </w:tc>
        <w:tc>
          <w:tcPr>
            <w:tcW w:w="369" w:type="pct"/>
            <w:textDirection w:val="tbRl"/>
            <w:vAlign w:val="center"/>
          </w:tcPr>
          <w:p w14:paraId="1BC213B1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7F7A1E3A" w14:textId="2913DF9B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AE6885E" w14:textId="77777777" w:rsidR="002A289B" w:rsidRPr="00706878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Forbehold / avvik</w:t>
            </w:r>
          </w:p>
        </w:tc>
        <w:tc>
          <w:tcPr>
            <w:tcW w:w="1033" w:type="pct"/>
            <w:vAlign w:val="center"/>
          </w:tcPr>
          <w:p w14:paraId="490A23D6" w14:textId="549C075D" w:rsidR="002A289B" w:rsidRPr="00706878" w:rsidRDefault="002A289B" w:rsidP="00EB3E50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Vedlegg </w:t>
            </w:r>
            <w:r w:rsidR="00EB3E50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50DB098" w14:textId="5FC902B5" w:rsidR="002A289B" w:rsidRPr="00706878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5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  <w:r w:rsidR="002A289B" w:rsidRPr="00706878">
              <w:rPr>
                <w:rFonts w:ascii="Times New Roman" w:hAnsi="Times New Roman"/>
                <w:sz w:val="22"/>
              </w:rPr>
              <w:t>Forbehold / avvik</w:t>
            </w:r>
          </w:p>
        </w:tc>
        <w:sdt>
          <w:sdtPr>
            <w:rPr>
              <w:rFonts w:ascii="Times New Roman" w:hAnsi="Times New Roman"/>
              <w:sz w:val="22"/>
            </w:rPr>
            <w:id w:val="1313208309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193C879F" w14:textId="77777777" w:rsidR="002A289B" w:rsidRPr="00706878" w:rsidRDefault="002A289B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33134A" w:rsidRPr="00706878" w14:paraId="0C7B698F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7472DEEF" w14:textId="77777777" w:rsidR="0033134A" w:rsidRPr="00706878" w:rsidRDefault="0033134A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75DF72D4" w14:textId="4BEEA82C" w:rsidR="0033134A" w:rsidRPr="00706878" w:rsidRDefault="0033134A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18452089" w14:textId="77777777" w:rsidR="0033134A" w:rsidRPr="00706878" w:rsidRDefault="0033134A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2EFDE271" w14:textId="35424F72" w:rsidR="0033134A" w:rsidRPr="00706878" w:rsidRDefault="0033134A" w:rsidP="00706878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Etisk egenerklæring</w:t>
            </w:r>
          </w:p>
        </w:tc>
        <w:tc>
          <w:tcPr>
            <w:tcW w:w="1033" w:type="pct"/>
            <w:vAlign w:val="center"/>
          </w:tcPr>
          <w:p w14:paraId="5CE4C524" w14:textId="009B221A" w:rsidR="0033134A" w:rsidRPr="00706878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4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4F6BE9D7" w14:textId="252418A2" w:rsidR="0033134A" w:rsidRPr="00706878" w:rsidRDefault="00070530" w:rsidP="00706878">
            <w:pPr>
              <w:rPr>
                <w:rFonts w:ascii="Times New Roman" w:hAnsi="Times New Roman"/>
                <w:sz w:val="22"/>
                <w:highlight w:val="yellow"/>
              </w:rPr>
            </w:pPr>
            <w:r>
              <w:rPr>
                <w:rFonts w:ascii="Times New Roman" w:hAnsi="Times New Roman"/>
                <w:sz w:val="22"/>
              </w:rPr>
              <w:t>Vedlegg 6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  <w:r w:rsidR="0033134A" w:rsidRPr="00025C4D">
              <w:rPr>
                <w:rFonts w:ascii="Times New Roman" w:hAnsi="Times New Roman"/>
                <w:sz w:val="22"/>
              </w:rPr>
              <w:t>Etisk egenerklæring</w:t>
            </w:r>
          </w:p>
        </w:tc>
        <w:sdt>
          <w:sdtPr>
            <w:rPr>
              <w:rFonts w:ascii="Times New Roman" w:hAnsi="Times New Roman"/>
              <w:sz w:val="22"/>
            </w:rPr>
            <w:id w:val="-1869829083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79F6CF4B" w14:textId="2CB84BD7" w:rsidR="0033134A" w:rsidRDefault="0033134A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9B094D" w:rsidRPr="00706878" w14:paraId="4D283653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2856137D" w14:textId="77777777" w:rsidR="009B094D" w:rsidRPr="00706878" w:rsidRDefault="009B094D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09366EFE" w14:textId="57C29AFA" w:rsidR="009B094D" w:rsidRDefault="009B094D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084CABD1" w14:textId="77777777" w:rsidR="009B094D" w:rsidRPr="00706878" w:rsidRDefault="009B094D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068247B" w14:textId="615C88CC" w:rsidR="009B094D" w:rsidRDefault="009B094D" w:rsidP="00706878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Erklæring om varsomhet, mv.</w:t>
            </w:r>
          </w:p>
        </w:tc>
        <w:tc>
          <w:tcPr>
            <w:tcW w:w="1033" w:type="pct"/>
            <w:vAlign w:val="center"/>
          </w:tcPr>
          <w:p w14:paraId="364C34F6" w14:textId="79B46DE5" w:rsidR="009B094D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5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49896A4" w14:textId="6795BF1D" w:rsidR="009B094D" w:rsidRPr="00025C4D" w:rsidRDefault="00745DCE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</w:t>
            </w:r>
            <w:r w:rsidR="00070530">
              <w:rPr>
                <w:rFonts w:ascii="Times New Roman" w:hAnsi="Times New Roman"/>
                <w:sz w:val="22"/>
              </w:rPr>
              <w:t xml:space="preserve"> 7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="009B094D" w:rsidRPr="0033134A">
              <w:rPr>
                <w:rFonts w:ascii="Times New Roman" w:hAnsi="Times New Roman"/>
                <w:sz w:val="22"/>
              </w:rPr>
              <w:t>Varsomhet, taushetsplikt og habilitet</w:t>
            </w:r>
          </w:p>
        </w:tc>
        <w:sdt>
          <w:sdtPr>
            <w:rPr>
              <w:rFonts w:ascii="Times New Roman" w:hAnsi="Times New Roman"/>
              <w:sz w:val="22"/>
            </w:rPr>
            <w:id w:val="1826084450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0CD7C834" w14:textId="1D30F9A5" w:rsidR="009B094D" w:rsidRDefault="009B094D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9B094D" w:rsidRPr="00706878" w14:paraId="566DD524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66CF84BC" w14:textId="77777777" w:rsidR="009B094D" w:rsidRPr="00706878" w:rsidRDefault="009B094D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42240946" w14:textId="12BADDA2" w:rsidR="009B094D" w:rsidRDefault="009B094D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7B848842" w14:textId="77777777" w:rsidR="009B094D" w:rsidRPr="00706878" w:rsidRDefault="009B094D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266C5745" w14:textId="04E07C45" w:rsidR="009B094D" w:rsidRDefault="009B094D" w:rsidP="009B094D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Egenerklæring fortrolighet</w:t>
            </w:r>
          </w:p>
        </w:tc>
        <w:tc>
          <w:tcPr>
            <w:tcW w:w="1033" w:type="pct"/>
            <w:vAlign w:val="center"/>
          </w:tcPr>
          <w:p w14:paraId="255CBF52" w14:textId="2E3CE72A" w:rsidR="009B094D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6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72246AAD" w14:textId="3F87D702" w:rsidR="009B094D" w:rsidRPr="009B094D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8</w:t>
            </w:r>
            <w:r w:rsidR="009E5597">
              <w:rPr>
                <w:rFonts w:ascii="Times New Roman" w:hAnsi="Times New Roman"/>
                <w:sz w:val="22"/>
              </w:rPr>
              <w:t xml:space="preserve"> </w:t>
            </w:r>
            <w:r w:rsidR="009B094D" w:rsidRPr="009B094D">
              <w:rPr>
                <w:rFonts w:ascii="Times New Roman" w:hAnsi="Times New Roman"/>
                <w:sz w:val="22"/>
              </w:rPr>
              <w:t>Egenerklæring fortrolighet</w:t>
            </w:r>
          </w:p>
        </w:tc>
        <w:sdt>
          <w:sdtPr>
            <w:rPr>
              <w:rFonts w:ascii="Times New Roman" w:hAnsi="Times New Roman"/>
              <w:sz w:val="22"/>
            </w:rPr>
            <w:id w:val="-76939110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7A1D7065" w14:textId="7AE5E3D6" w:rsidR="009B094D" w:rsidRDefault="009B094D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EB3E50" w:rsidRPr="00706878" w14:paraId="5D836BFE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494402FF" w14:textId="77777777" w:rsidR="00EB3E50" w:rsidRPr="00706878" w:rsidRDefault="00EB3E50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5133D903" w14:textId="7337887D" w:rsidR="00EB3E50" w:rsidRDefault="00565E48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4D1922E7" w14:textId="77777777" w:rsidR="00EB3E50" w:rsidRPr="00706878" w:rsidRDefault="00EB3E50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585CD773" w14:textId="15D2E464" w:rsidR="00EB3E50" w:rsidRDefault="00EB3E50" w:rsidP="009B094D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Opplysninger om tilbyder</w:t>
            </w:r>
          </w:p>
        </w:tc>
        <w:tc>
          <w:tcPr>
            <w:tcW w:w="1033" w:type="pct"/>
            <w:vAlign w:val="center"/>
          </w:tcPr>
          <w:p w14:paraId="7CC24751" w14:textId="56908022" w:rsidR="00EB3E50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7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4436E7E2" w14:textId="0F7C4459" w:rsidR="00EB3E50" w:rsidRPr="009B094D" w:rsidRDefault="0007053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9</w:t>
            </w:r>
            <w:r w:rsidR="009E5597">
              <w:rPr>
                <w:rFonts w:ascii="Times New Roman" w:hAnsi="Times New Roman"/>
                <w:sz w:val="22"/>
              </w:rPr>
              <w:t xml:space="preserve"> </w:t>
            </w:r>
            <w:r w:rsidR="00EB3E50" w:rsidRPr="00EB3E50">
              <w:rPr>
                <w:rFonts w:ascii="Times New Roman" w:hAnsi="Times New Roman"/>
                <w:sz w:val="22"/>
              </w:rPr>
              <w:t>Opplysninger om tilbyder</w:t>
            </w:r>
          </w:p>
        </w:tc>
        <w:sdt>
          <w:sdtPr>
            <w:rPr>
              <w:rFonts w:ascii="Times New Roman" w:hAnsi="Times New Roman"/>
              <w:sz w:val="22"/>
            </w:rPr>
            <w:id w:val="174390544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096AB3E1" w14:textId="478995BB" w:rsidR="00EB3E50" w:rsidRDefault="00EB3E50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EB3E50" w:rsidRPr="00706878" w14:paraId="7964D8A2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17FE7A18" w14:textId="77777777" w:rsidR="00EB3E50" w:rsidRPr="00706878" w:rsidRDefault="00EB3E50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189EA7B7" w14:textId="77777777" w:rsidR="00EB3E50" w:rsidRDefault="00EB3E50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Align w:val="center"/>
          </w:tcPr>
          <w:p w14:paraId="1994C56A" w14:textId="77777777" w:rsidR="00EB3E50" w:rsidRPr="00706878" w:rsidRDefault="00EB3E50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B66343E" w14:textId="2CD7AEF2" w:rsidR="00EB3E50" w:rsidRDefault="00EB3E50" w:rsidP="009B094D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Forsvarsmateriells etiske regler for leverandører</w:t>
            </w:r>
          </w:p>
        </w:tc>
        <w:tc>
          <w:tcPr>
            <w:tcW w:w="1033" w:type="pct"/>
            <w:vAlign w:val="center"/>
          </w:tcPr>
          <w:p w14:paraId="1AEF2C55" w14:textId="32010ACB" w:rsidR="00EB3E50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8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64846B74" w14:textId="1EFFF1CE" w:rsidR="00EB3E50" w:rsidRPr="00EB3E50" w:rsidRDefault="009E5597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</w:t>
            </w:r>
            <w:r w:rsidR="00070530">
              <w:rPr>
                <w:rFonts w:ascii="Times New Roman" w:hAnsi="Times New Roman"/>
                <w:sz w:val="22"/>
              </w:rPr>
              <w:t>gg 10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="00EB3E50" w:rsidRPr="00EB3E50">
              <w:rPr>
                <w:rFonts w:ascii="Times New Roman" w:hAnsi="Times New Roman"/>
                <w:sz w:val="22"/>
              </w:rPr>
              <w:t>Forsvarsmateriells etiske regler for leverandører</w:t>
            </w:r>
          </w:p>
        </w:tc>
        <w:sdt>
          <w:sdtPr>
            <w:rPr>
              <w:rFonts w:ascii="Times New Roman" w:hAnsi="Times New Roman"/>
              <w:sz w:val="22"/>
            </w:rPr>
            <w:id w:val="592895770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471B3248" w14:textId="24B9FE19" w:rsidR="00EB3E50" w:rsidRDefault="00EB3E50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9B094D" w:rsidRPr="00706878" w14:paraId="76D90AA4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461A886B" w14:textId="77777777" w:rsidR="009B094D" w:rsidRPr="00706878" w:rsidRDefault="009B094D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02F048EA" w14:textId="77777777" w:rsidR="009B094D" w:rsidRPr="00706878" w:rsidRDefault="009B094D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5729FCE4" w14:textId="7058229C" w:rsidR="009B094D" w:rsidRPr="00706878" w:rsidRDefault="009B094D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0D7A667" w14:textId="4CFA3A12" w:rsidR="009B094D" w:rsidRPr="00706878" w:rsidRDefault="009B094D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Annen info</w:t>
            </w:r>
          </w:p>
        </w:tc>
        <w:tc>
          <w:tcPr>
            <w:tcW w:w="1033" w:type="pct"/>
            <w:vAlign w:val="center"/>
          </w:tcPr>
          <w:p w14:paraId="6C17734A" w14:textId="2130D536" w:rsidR="009B094D" w:rsidRPr="00706878" w:rsidRDefault="009B094D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185" w:type="pct"/>
            <w:shd w:val="clear" w:color="auto" w:fill="auto"/>
            <w:vAlign w:val="center"/>
          </w:tcPr>
          <w:p w14:paraId="5AAECEBA" w14:textId="667F5A34" w:rsidR="009B094D" w:rsidRPr="00706878" w:rsidRDefault="00070530" w:rsidP="00070530">
            <w:pPr>
              <w:rPr>
                <w:rFonts w:ascii="Times New Roman" w:hAnsi="Times New Roman"/>
                <w:sz w:val="22"/>
              </w:rPr>
            </w:pPr>
            <w:r w:rsidRPr="00070530">
              <w:rPr>
                <w:rFonts w:ascii="Times New Roman" w:hAnsi="Times New Roman"/>
                <w:sz w:val="22"/>
              </w:rPr>
              <w:t>Vedlegg 1</w:t>
            </w:r>
            <w:r>
              <w:rPr>
                <w:rFonts w:ascii="Times New Roman" w:hAnsi="Times New Roman"/>
                <w:sz w:val="22"/>
              </w:rPr>
              <w:t>1 Annen info</w:t>
            </w:r>
          </w:p>
        </w:tc>
        <w:sdt>
          <w:sdtPr>
            <w:rPr>
              <w:rFonts w:ascii="Times New Roman" w:hAnsi="Times New Roman"/>
              <w:sz w:val="22"/>
            </w:rPr>
            <w:id w:val="-99703190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7F3D89B6" w14:textId="77777777" w:rsidR="009B094D" w:rsidRPr="00706878" w:rsidRDefault="009B094D" w:rsidP="00706878">
                <w:pPr>
                  <w:jc w:val="center"/>
                  <w:rPr>
                    <w:rFonts w:ascii="Times New Roman" w:eastAsia="MS Gothic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04A38031" w14:textId="77777777" w:rsidR="00DA7A1A" w:rsidRPr="00706878" w:rsidRDefault="00DA7A1A" w:rsidP="000070CE">
      <w:pPr>
        <w:rPr>
          <w:rFonts w:asciiTheme="minorHAnsi" w:hAnsiTheme="minorHAnsi"/>
        </w:rPr>
      </w:pPr>
    </w:p>
    <w:sectPr w:rsidR="00DA7A1A" w:rsidRPr="00706878" w:rsidSect="003628D1">
      <w:headerReference w:type="default" r:id="rId15"/>
      <w:footerReference w:type="defaul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9D2D2" w14:textId="77777777" w:rsidR="00745DCE" w:rsidRDefault="00745DCE" w:rsidP="00D7129D">
      <w:r>
        <w:separator/>
      </w:r>
    </w:p>
  </w:endnote>
  <w:endnote w:type="continuationSeparator" w:id="0">
    <w:p w14:paraId="50449A31" w14:textId="77777777" w:rsidR="00745DCE" w:rsidRDefault="00745DCE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67018" w14:textId="77777777" w:rsidR="00745DCE" w:rsidRDefault="00745DCE" w:rsidP="00237FDF">
    <w:pPr>
      <w:pStyle w:val="Bunntekst"/>
      <w:pBdr>
        <w:top w:val="single" w:sz="4" w:space="1" w:color="auto"/>
      </w:pBdr>
      <w:jc w:val="center"/>
      <w:rPr>
        <w:rFonts w:asciiTheme="minorHAnsi" w:hAnsiTheme="minorHAnsi" w:cs="Arial"/>
        <w:sz w:val="16"/>
        <w:szCs w:val="16"/>
      </w:rPr>
    </w:pPr>
  </w:p>
  <w:p w14:paraId="1B17542A" w14:textId="442E8F7E" w:rsidR="00745DCE" w:rsidRPr="008E7BC7" w:rsidRDefault="00745DCE" w:rsidP="00237FDF">
    <w:pPr>
      <w:pStyle w:val="Bunntekst"/>
      <w:jc w:val="center"/>
      <w:rPr>
        <w:rFonts w:cs="Arial"/>
        <w:sz w:val="16"/>
        <w:szCs w:val="16"/>
        <w:lang w:val="nn-NO"/>
      </w:rPr>
    </w:pPr>
    <w:r w:rsidRPr="00CA3D01">
      <w:rPr>
        <w:rFonts w:cs="Arial"/>
        <w:sz w:val="16"/>
        <w:szCs w:val="16"/>
        <w:lang w:val="nn-NO"/>
      </w:rPr>
      <w:t>For</w:t>
    </w:r>
    <w:r w:rsidRPr="008E7BC7">
      <w:rPr>
        <w:rFonts w:cs="Arial"/>
        <w:sz w:val="16"/>
        <w:szCs w:val="16"/>
        <w:lang w:val="nn-NO"/>
      </w:rPr>
      <w:t>svarsmateriell • Grev Wedels plass 1</w:t>
    </w:r>
    <w:r>
      <w:rPr>
        <w:rFonts w:cs="Arial"/>
        <w:sz w:val="16"/>
        <w:szCs w:val="16"/>
        <w:lang w:val="nn-NO"/>
      </w:rPr>
      <w:t xml:space="preserve"> </w:t>
    </w:r>
    <w:r w:rsidRPr="008E7BC7">
      <w:rPr>
        <w:rFonts w:cs="Arial"/>
        <w:sz w:val="16"/>
        <w:szCs w:val="16"/>
        <w:lang w:val="nn-NO"/>
      </w:rPr>
      <w:t>•</w:t>
    </w:r>
    <w:r>
      <w:rPr>
        <w:rFonts w:cs="Arial"/>
        <w:sz w:val="16"/>
        <w:szCs w:val="16"/>
        <w:lang w:val="nn-NO"/>
      </w:rPr>
      <w:t xml:space="preserve"> Postboks 1550 Sentrum, 0150 OSLO </w:t>
    </w:r>
    <w:r w:rsidRPr="008E7BC7">
      <w:rPr>
        <w:rFonts w:cs="Arial"/>
        <w:sz w:val="16"/>
        <w:szCs w:val="16"/>
        <w:lang w:val="nn-NO"/>
      </w:rPr>
      <w:t>•</w:t>
    </w:r>
  </w:p>
  <w:p w14:paraId="69048415" w14:textId="2B06C8D2" w:rsidR="00745DCE" w:rsidRPr="008E7BC7" w:rsidRDefault="00745DCE" w:rsidP="00F86004">
    <w:pPr>
      <w:pStyle w:val="Bunntekst"/>
      <w:tabs>
        <w:tab w:val="center" w:pos="6860"/>
        <w:tab w:val="left" w:pos="10935"/>
      </w:tabs>
      <w:jc w:val="center"/>
      <w:rPr>
        <w:rFonts w:cs="Arial"/>
        <w:sz w:val="16"/>
        <w:szCs w:val="16"/>
      </w:rPr>
    </w:pPr>
    <w:r w:rsidRPr="008E7BC7">
      <w:rPr>
        <w:rFonts w:cs="Arial"/>
        <w:sz w:val="16"/>
        <w:szCs w:val="16"/>
      </w:rPr>
      <w:t>• www.forsvaret.no/forsvarsmateriell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ADF18" w14:textId="77777777" w:rsidR="00745DCE" w:rsidRDefault="00745DCE" w:rsidP="00D7129D">
      <w:r>
        <w:separator/>
      </w:r>
    </w:p>
  </w:footnote>
  <w:footnote w:type="continuationSeparator" w:id="0">
    <w:p w14:paraId="666188A3" w14:textId="77777777" w:rsidR="00745DCE" w:rsidRDefault="00745DCE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5A79" w14:textId="77777777" w:rsidR="00745DCE" w:rsidRDefault="00745DCE" w:rsidP="00E635FA">
    <w:pPr>
      <w:jc w:val="center"/>
      <w:rPr>
        <w:rFonts w:asciiTheme="majorHAnsi" w:hAnsiTheme="majorHAnsi"/>
        <w:b/>
        <w:spacing w:val="-10"/>
        <w:sz w:val="22"/>
        <w:szCs w:val="26"/>
      </w:rPr>
    </w:pPr>
    <w:r w:rsidRPr="00502D7B">
      <w:rPr>
        <w:rFonts w:asciiTheme="majorHAnsi" w:hAnsiTheme="majorHAnsi"/>
        <w:b/>
        <w:spacing w:val="-10"/>
        <w:sz w:val="22"/>
        <w:szCs w:val="26"/>
      </w:rPr>
      <w:t>FORSVARSMATERIELL</w:t>
    </w:r>
  </w:p>
  <w:p w14:paraId="64C715A9" w14:textId="52A9878B" w:rsidR="00745DCE" w:rsidRDefault="00E15809">
    <w:pPr>
      <w:pStyle w:val="Topptekst"/>
    </w:pPr>
    <w:r>
      <w:t>Vedlegg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7E36"/>
    <w:multiLevelType w:val="hybridMultilevel"/>
    <w:tmpl w:val="6E066E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F00E67"/>
    <w:multiLevelType w:val="hybridMultilevel"/>
    <w:tmpl w:val="81227F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5C4D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530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02D8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18B3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67BA3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3B9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5474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757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5DA8"/>
    <w:rsid w:val="002262FE"/>
    <w:rsid w:val="002301B5"/>
    <w:rsid w:val="00230C68"/>
    <w:rsid w:val="00232690"/>
    <w:rsid w:val="00232B70"/>
    <w:rsid w:val="002342AA"/>
    <w:rsid w:val="00234ADA"/>
    <w:rsid w:val="00237FDF"/>
    <w:rsid w:val="002401D7"/>
    <w:rsid w:val="00241D78"/>
    <w:rsid w:val="00241ED9"/>
    <w:rsid w:val="0024303E"/>
    <w:rsid w:val="002435C9"/>
    <w:rsid w:val="00245C0A"/>
    <w:rsid w:val="00247091"/>
    <w:rsid w:val="0024718B"/>
    <w:rsid w:val="00247F67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5D"/>
    <w:rsid w:val="002958F7"/>
    <w:rsid w:val="00295A70"/>
    <w:rsid w:val="002A0735"/>
    <w:rsid w:val="002A1E08"/>
    <w:rsid w:val="002A2726"/>
    <w:rsid w:val="002A289B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66E5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BD8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134A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6D64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A9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13AE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AE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A09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253E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3541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1FA0"/>
    <w:rsid w:val="005132E9"/>
    <w:rsid w:val="00514047"/>
    <w:rsid w:val="005148BA"/>
    <w:rsid w:val="005149DD"/>
    <w:rsid w:val="005155EB"/>
    <w:rsid w:val="00515D1C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5E4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B3B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5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29E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34E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6878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788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DCE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1F4B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62B"/>
    <w:rsid w:val="00816995"/>
    <w:rsid w:val="00817144"/>
    <w:rsid w:val="00817AD5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5BFA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E30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7BC7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5E86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94D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5597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6831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0F19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E03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BF353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4C02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A63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87243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D01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6FB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2308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4EA4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580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35FA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2364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3E50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004"/>
    <w:rsid w:val="00F866CC"/>
    <w:rsid w:val="00F870D4"/>
    <w:rsid w:val="00F876F8"/>
    <w:rsid w:val="00F904BE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4A37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69E28-B39E-4EE1-827E-0A45FB382A0E}">
  <ds:schemaRefs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026546a2-35ad-42de-b9be-16a5fa1064d6"/>
    <ds:schemaRef ds:uri="http://schemas.openxmlformats.org/package/2006/metadata/core-properties"/>
    <ds:schemaRef ds:uri="http://schemas.microsoft.com/office/2006/documentManagement/types"/>
    <ds:schemaRef ds:uri="40fc9e63-1064-4cd6-a480-a64883f40321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D96D38-B078-4B3C-9E11-E26C04097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BBDA7DDB</Template>
  <TotalTime>243</TotalTime>
  <Pages>3</Pages>
  <Words>430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Munthe-Kaas, Nikolai Hjalmar</cp:lastModifiedBy>
  <cp:revision>39</cp:revision>
  <dcterms:created xsi:type="dcterms:W3CDTF">2016-06-27T11:42:00Z</dcterms:created>
  <dcterms:modified xsi:type="dcterms:W3CDTF">2019-01-24T11:44:00Z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